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3E41C" w14:textId="4F1652ED" w:rsidR="00DD5A2C" w:rsidRDefault="00DD5A2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68EC0784" w14:textId="16FDCAAA" w:rsidR="00DD5A2C" w:rsidRDefault="00DD5A2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Somerset.</w:t>
      </w:r>
    </w:p>
    <w:p w14:paraId="43724932" w14:textId="77777777" w:rsidR="00DD5A2C" w:rsidRDefault="00DD5A2C" w:rsidP="009139A6">
      <w:pPr>
        <w:pStyle w:val="NoSpacing"/>
        <w:rPr>
          <w:rFonts w:cs="Times New Roman"/>
          <w:szCs w:val="24"/>
        </w:rPr>
      </w:pPr>
    </w:p>
    <w:p w14:paraId="3FAE9D3A" w14:textId="77777777" w:rsidR="00DD5A2C" w:rsidRDefault="00DD5A2C" w:rsidP="009139A6">
      <w:pPr>
        <w:pStyle w:val="NoSpacing"/>
        <w:rPr>
          <w:rFonts w:cs="Times New Roman"/>
          <w:szCs w:val="24"/>
        </w:rPr>
      </w:pPr>
    </w:p>
    <w:p w14:paraId="721C0867" w14:textId="6A23DE5B" w:rsidR="00DD5A2C" w:rsidRDefault="00DD5A2C" w:rsidP="00DD5A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Jun.</w:t>
      </w: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 xml:space="preserve">He and </w:t>
      </w:r>
      <w:r>
        <w:rPr>
          <w:rFonts w:cs="Times New Roman"/>
          <w:szCs w:val="24"/>
        </w:rPr>
        <w:t>William Gore of Kent</w:t>
      </w:r>
      <w:r>
        <w:rPr>
          <w:rFonts w:cs="Times New Roman"/>
          <w:szCs w:val="24"/>
        </w:rPr>
        <w:t xml:space="preserve">(q.v.) were joint </w:t>
      </w:r>
      <w:proofErr w:type="spellStart"/>
      <w:r>
        <w:rPr>
          <w:rFonts w:cs="Times New Roman"/>
          <w:szCs w:val="24"/>
        </w:rPr>
        <w:t>mainpernors</w:t>
      </w:r>
      <w:proofErr w:type="spellEnd"/>
      <w:r>
        <w:rPr>
          <w:rFonts w:cs="Times New Roman"/>
          <w:szCs w:val="24"/>
        </w:rPr>
        <w:t xml:space="preserve"> for</w:t>
      </w:r>
    </w:p>
    <w:p w14:paraId="387B518D" w14:textId="77777777" w:rsidR="00DD5A2C" w:rsidRDefault="00DD5A2C" w:rsidP="00DD5A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George </w:t>
      </w:r>
      <w:proofErr w:type="spellStart"/>
      <w:r>
        <w:rPr>
          <w:rFonts w:cs="Times New Roman"/>
          <w:szCs w:val="24"/>
        </w:rPr>
        <w:t>Belesby</w:t>
      </w:r>
      <w:proofErr w:type="spellEnd"/>
      <w:r>
        <w:rPr>
          <w:rFonts w:cs="Times New Roman"/>
          <w:szCs w:val="24"/>
        </w:rPr>
        <w:t xml:space="preserve">(q.v.), Walter </w:t>
      </w:r>
      <w:proofErr w:type="spellStart"/>
      <w:r>
        <w:rPr>
          <w:rFonts w:cs="Times New Roman"/>
          <w:szCs w:val="24"/>
        </w:rPr>
        <w:t>Colshull</w:t>
      </w:r>
      <w:proofErr w:type="spellEnd"/>
      <w:r>
        <w:rPr>
          <w:rFonts w:cs="Times New Roman"/>
          <w:szCs w:val="24"/>
        </w:rPr>
        <w:t xml:space="preserve"> of London(q.v.) and </w:t>
      </w:r>
    </w:p>
    <w:p w14:paraId="6DF46B0E" w14:textId="77777777" w:rsidR="00DD5A2C" w:rsidRDefault="00DD5A2C" w:rsidP="00DD5A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Lymber</w:t>
      </w:r>
      <w:proofErr w:type="spellEnd"/>
      <w:r>
        <w:rPr>
          <w:rFonts w:cs="Times New Roman"/>
          <w:szCs w:val="24"/>
        </w:rPr>
        <w:t xml:space="preserve"> of London(q.v.).</w:t>
      </w:r>
    </w:p>
    <w:p w14:paraId="54BBFA4F" w14:textId="77777777" w:rsidR="00DD5A2C" w:rsidRDefault="00DD5A2C" w:rsidP="00DD5A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p.36)</w:t>
      </w:r>
    </w:p>
    <w:p w14:paraId="4A7E9D36" w14:textId="77777777" w:rsidR="00DD5A2C" w:rsidRDefault="00DD5A2C" w:rsidP="00DD5A2C">
      <w:pPr>
        <w:pStyle w:val="NoSpacing"/>
        <w:rPr>
          <w:rFonts w:cs="Times New Roman"/>
          <w:szCs w:val="24"/>
        </w:rPr>
      </w:pPr>
    </w:p>
    <w:p w14:paraId="76620BC3" w14:textId="77777777" w:rsidR="00DD5A2C" w:rsidRDefault="00DD5A2C" w:rsidP="00DD5A2C">
      <w:pPr>
        <w:pStyle w:val="NoSpacing"/>
        <w:rPr>
          <w:rFonts w:cs="Times New Roman"/>
          <w:szCs w:val="24"/>
        </w:rPr>
      </w:pPr>
    </w:p>
    <w:p w14:paraId="2A6A2E4E" w14:textId="77777777" w:rsidR="00DD5A2C" w:rsidRDefault="00DD5A2C" w:rsidP="00DD5A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November 2023</w:t>
      </w:r>
    </w:p>
    <w:p w14:paraId="33D7086B" w14:textId="77777777" w:rsidR="00DD5A2C" w:rsidRPr="00DD5A2C" w:rsidRDefault="00DD5A2C" w:rsidP="009139A6">
      <w:pPr>
        <w:pStyle w:val="NoSpacing"/>
        <w:rPr>
          <w:rFonts w:cs="Times New Roman"/>
          <w:szCs w:val="24"/>
        </w:rPr>
      </w:pPr>
    </w:p>
    <w:sectPr w:rsidR="00DD5A2C" w:rsidRPr="00DD5A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2A7D4" w14:textId="77777777" w:rsidR="00DD5A2C" w:rsidRDefault="00DD5A2C" w:rsidP="009139A6">
      <w:r>
        <w:separator/>
      </w:r>
    </w:p>
  </w:endnote>
  <w:endnote w:type="continuationSeparator" w:id="0">
    <w:p w14:paraId="5DADAAD1" w14:textId="77777777" w:rsidR="00DD5A2C" w:rsidRDefault="00DD5A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4E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73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A38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58486" w14:textId="77777777" w:rsidR="00DD5A2C" w:rsidRDefault="00DD5A2C" w:rsidP="009139A6">
      <w:r>
        <w:separator/>
      </w:r>
    </w:p>
  </w:footnote>
  <w:footnote w:type="continuationSeparator" w:id="0">
    <w:p w14:paraId="4A9B46AE" w14:textId="77777777" w:rsidR="00DD5A2C" w:rsidRDefault="00DD5A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80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2EE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AB6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A2C"/>
    <w:rsid w:val="000666E0"/>
    <w:rsid w:val="002510B7"/>
    <w:rsid w:val="002E6E8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D5A2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9F23D"/>
  <w15:chartTrackingRefBased/>
  <w15:docId w15:val="{A9DB32A9-3223-48CC-82B4-9FB3A9A4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14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2023-11-24T11:37:00Z</dcterms:created>
  <dcterms:modified xsi:type="dcterms:W3CDTF">2023-11-24T11:51:00Z</dcterms:modified>
</cp:coreProperties>
</file>